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836767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36767">
              <w:rPr>
                <w:b/>
                <w:sz w:val="26"/>
                <w:szCs w:val="26"/>
                <w:lang w:val="en-US"/>
              </w:rPr>
              <w:t>203C_009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836767" w:rsidRDefault="00D80D4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836767">
              <w:rPr>
                <w:b/>
                <w:sz w:val="26"/>
                <w:szCs w:val="26"/>
                <w:lang w:val="en-US"/>
              </w:rPr>
              <w:t>2116960</w:t>
            </w:r>
            <w:r w:rsidR="00C44B8B" w:rsidRPr="00836767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020DB1" w:rsidRPr="00020DB1">
        <w:rPr>
          <w:b/>
          <w:sz w:val="26"/>
          <w:szCs w:val="26"/>
        </w:rPr>
        <w:t>(</w:t>
      </w:r>
      <w:r w:rsidR="00D80D40" w:rsidRPr="00DF31A7">
        <w:rPr>
          <w:b/>
          <w:sz w:val="26"/>
          <w:szCs w:val="26"/>
        </w:rPr>
        <w:t>Накладка ОГ52</w:t>
      </w:r>
      <w:r w:rsidR="004F2B36">
        <w:rPr>
          <w:b/>
          <w:sz w:val="26"/>
          <w:szCs w:val="26"/>
        </w:rPr>
        <w:t xml:space="preserve"> </w:t>
      </w:r>
      <w:r w:rsidR="004F2B36" w:rsidRPr="004F2B36">
        <w:rPr>
          <w:b/>
          <w:sz w:val="26"/>
          <w:szCs w:val="26"/>
        </w:rPr>
        <w:t>Л56-97 04.04</w:t>
      </w:r>
      <w:r w:rsidR="00020DB1" w:rsidRPr="00020DB1">
        <w:rPr>
          <w:b/>
          <w:sz w:val="26"/>
          <w:szCs w:val="26"/>
        </w:rPr>
        <w:t>)</w:t>
      </w:r>
      <w:r w:rsidR="00275B03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275B03">
        <w:rPr>
          <w:b/>
          <w:sz w:val="26"/>
          <w:szCs w:val="26"/>
          <w:u w:val="single"/>
        </w:rPr>
        <w:t>203</w:t>
      </w:r>
      <w:r w:rsidR="00F115B9" w:rsidRPr="00275B03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DF31A7">
        <w:rPr>
          <w:sz w:val="24"/>
          <w:szCs w:val="24"/>
        </w:rPr>
        <w:t>требованиям</w:t>
      </w:r>
      <w:r w:rsidR="001759FB" w:rsidRPr="00DF31A7">
        <w:rPr>
          <w:color w:val="FF0000"/>
          <w:sz w:val="24"/>
          <w:szCs w:val="24"/>
        </w:rPr>
        <w:t> </w:t>
      </w:r>
      <w:bookmarkStart w:id="1" w:name="Поле4"/>
      <w:r w:rsidR="00DF31A7" w:rsidRPr="00DF31A7">
        <w:rPr>
          <w:sz w:val="24"/>
          <w:szCs w:val="24"/>
        </w:rPr>
        <w:t>Типового проекта</w:t>
      </w:r>
      <w:r w:rsidR="00D743FD" w:rsidRPr="00DF31A7">
        <w:rPr>
          <w:sz w:val="24"/>
          <w:szCs w:val="24"/>
        </w:rPr>
        <w:t xml:space="preserve"> </w:t>
      </w:r>
      <w:bookmarkEnd w:id="1"/>
      <w:r w:rsidR="004F2B36" w:rsidRPr="004F2B36">
        <w:rPr>
          <w:sz w:val="24"/>
          <w:szCs w:val="24"/>
        </w:rPr>
        <w:t>Л56-97 04.04</w:t>
      </w:r>
      <w:r w:rsidR="00DF31A7" w:rsidRPr="00DF31A7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75B03" w:rsidRDefault="00275B03" w:rsidP="00A24C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275B03" w:rsidRDefault="00275B03" w:rsidP="00275B0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275B03" w:rsidRDefault="00275B03" w:rsidP="00275B0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75B03" w:rsidRDefault="00275B03" w:rsidP="00275B0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75B03" w:rsidRDefault="00275B03" w:rsidP="00275B0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75B03" w:rsidRDefault="00275B03" w:rsidP="00275B0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75B03" w:rsidRDefault="00275B03" w:rsidP="00275B0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75B03" w:rsidRDefault="00275B03" w:rsidP="00275B0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75B03" w:rsidRDefault="00275B03" w:rsidP="00275B0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75B03" w:rsidRDefault="00275B03" w:rsidP="00275B0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75B03" w:rsidRDefault="00275B03" w:rsidP="00275B0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275B03" w:rsidRDefault="00275B03" w:rsidP="00275B03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75B03" w:rsidRDefault="00275B03" w:rsidP="00275B03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</w:t>
      </w:r>
      <w:bookmarkStart w:id="2" w:name="_GoBack"/>
      <w:bookmarkEnd w:id="2"/>
      <w:r>
        <w:rPr>
          <w:sz w:val="24"/>
          <w:szCs w:val="24"/>
        </w:rPr>
        <w:t>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75B03" w:rsidRDefault="00275B03" w:rsidP="00275B0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275B03" w:rsidRPr="004F2B36" w:rsidRDefault="00275B03" w:rsidP="004F2B36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F31A7">
        <w:rPr>
          <w:sz w:val="24"/>
          <w:szCs w:val="24"/>
        </w:rPr>
        <w:t xml:space="preserve">Типового проекта </w:t>
      </w:r>
      <w:r w:rsidR="004F2B36" w:rsidRPr="004F2B36">
        <w:rPr>
          <w:sz w:val="24"/>
          <w:szCs w:val="24"/>
        </w:rPr>
        <w:t>Л56-97 04.04</w:t>
      </w:r>
      <w:r w:rsidRPr="004F2B36">
        <w:rPr>
          <w:sz w:val="24"/>
          <w:szCs w:val="24"/>
        </w:rPr>
        <w:t>;</w:t>
      </w:r>
    </w:p>
    <w:p w:rsidR="00275B03" w:rsidRDefault="00275B03" w:rsidP="00275B0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275B03" w:rsidRDefault="00275B03" w:rsidP="00275B0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275B03" w:rsidRDefault="00275B03" w:rsidP="00275B0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75B03" w:rsidRDefault="00275B03" w:rsidP="00275B0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275B03" w:rsidRDefault="00275B03" w:rsidP="00275B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75B03" w:rsidRDefault="00275B03" w:rsidP="00275B03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275B03" w:rsidRDefault="00275B03" w:rsidP="00275B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275B03" w:rsidRDefault="00275B03" w:rsidP="00275B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275B03" w:rsidRDefault="00275B03" w:rsidP="00275B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75B03" w:rsidRDefault="00275B03" w:rsidP="00A24C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275B03" w:rsidRDefault="00275B03" w:rsidP="00275B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75B03" w:rsidRDefault="00275B03" w:rsidP="00275B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5B03" w:rsidRDefault="00275B03" w:rsidP="00A24C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75B03" w:rsidRDefault="00275B03" w:rsidP="00275B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75B03" w:rsidRDefault="00275B03" w:rsidP="00275B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5B03" w:rsidRDefault="00275B03" w:rsidP="00A24C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75B03" w:rsidRDefault="00275B03" w:rsidP="00275B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275B03" w:rsidRDefault="00275B03" w:rsidP="00275B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275B03" w:rsidRDefault="00275B03" w:rsidP="00275B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275B03" w:rsidRDefault="00275B03" w:rsidP="00275B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275B03" w:rsidRDefault="00275B03" w:rsidP="00275B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275B03" w:rsidRDefault="00275B03" w:rsidP="00275B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275B03" w:rsidRDefault="00275B03" w:rsidP="00275B0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275B03" w:rsidRDefault="00275B03" w:rsidP="00275B0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75B03" w:rsidRDefault="00275B03" w:rsidP="00A24C9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275B03" w:rsidRDefault="00275B03" w:rsidP="00275B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275B03" w:rsidRDefault="00275B03" w:rsidP="00275B0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5A5" w:rsidRDefault="008935A5">
      <w:r>
        <w:separator/>
      </w:r>
    </w:p>
  </w:endnote>
  <w:endnote w:type="continuationSeparator" w:id="0">
    <w:p w:rsidR="008935A5" w:rsidRDefault="00893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5A5" w:rsidRDefault="008935A5">
      <w:r>
        <w:separator/>
      </w:r>
    </w:p>
  </w:footnote>
  <w:footnote w:type="continuationSeparator" w:id="0">
    <w:p w:rsidR="008935A5" w:rsidRDefault="00893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4D226A2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D4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B1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B0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3F2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1F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B36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3686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477D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5D98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2B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767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35A5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C95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4537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911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7A5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3FD"/>
    <w:rsid w:val="00D76196"/>
    <w:rsid w:val="00D7710C"/>
    <w:rsid w:val="00D80AA2"/>
    <w:rsid w:val="00D80D40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490C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1A7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B116BA-28B9-4BD6-A663-DC034233C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ED0765-4E2B-49D5-B89C-9A4763CA128A}"/>
</file>

<file path=customXml/itemProps2.xml><?xml version="1.0" encoding="utf-8"?>
<ds:datastoreItem xmlns:ds="http://schemas.openxmlformats.org/officeDocument/2006/customXml" ds:itemID="{4775ABCB-17E0-4436-A7E3-6B78EED1D31D}"/>
</file>

<file path=customXml/itemProps3.xml><?xml version="1.0" encoding="utf-8"?>
<ds:datastoreItem xmlns:ds="http://schemas.openxmlformats.org/officeDocument/2006/customXml" ds:itemID="{CE766071-2A57-4DD3-9237-25CD13503D47}"/>
</file>

<file path=customXml/itemProps4.xml><?xml version="1.0" encoding="utf-8"?>
<ds:datastoreItem xmlns:ds="http://schemas.openxmlformats.org/officeDocument/2006/customXml" ds:itemID="{1C179B4E-E216-4EB4-8876-36C2B104B6C5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23</TotalTime>
  <Pages>3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10</cp:revision>
  <cp:lastPrinted>2010-09-30T14:29:00Z</cp:lastPrinted>
  <dcterms:created xsi:type="dcterms:W3CDTF">2015-05-20T05:56:00Z</dcterms:created>
  <dcterms:modified xsi:type="dcterms:W3CDTF">2015-09-29T07:23:00Z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